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710" w:rsidRDefault="0025195B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7674F1">
        <w:rPr>
          <w:b/>
          <w:noProof/>
          <w:lang w:eastAsia="lt-LT"/>
        </w:rPr>
        <w:drawing>
          <wp:inline distT="0" distB="0" distL="0" distR="0" wp14:anchorId="229D349F" wp14:editId="03F8774E">
            <wp:extent cx="467995" cy="562354"/>
            <wp:effectExtent l="0" t="0" r="8255" b="9525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2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95B" w:rsidRPr="0025195B" w:rsidRDefault="0025195B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</w:p>
    <w:p w:rsidR="009B1C92" w:rsidRPr="000A20A0" w:rsidRDefault="00575CBF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bookmarkEnd w:id="1"/>
    <w:p w:rsidR="001C7A04" w:rsidRDefault="001C7A04" w:rsidP="00AE4A81">
      <w:pPr>
        <w:tabs>
          <w:tab w:val="left" w:pos="240"/>
        </w:tabs>
        <w:ind w:right="279"/>
        <w:jc w:val="both"/>
        <w:rPr>
          <w:rStyle w:val="Pareigos"/>
          <w:rFonts w:ascii="Times New Roman" w:hAnsi="Times New Roman"/>
          <w:caps w:val="0"/>
        </w:rPr>
      </w:pPr>
    </w:p>
    <w:p w:rsidR="003730E4" w:rsidRDefault="003730E4" w:rsidP="003730E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:rsidR="00FD386B" w:rsidRDefault="003730E4" w:rsidP="003730E4">
      <w:pPr>
        <w:pStyle w:val="statymopavad"/>
        <w:spacing w:after="240" w:line="240" w:lineRule="auto"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</w:rPr>
        <w:t>DĖL</w:t>
      </w:r>
      <w:r w:rsidR="00C355EE">
        <w:rPr>
          <w:rFonts w:ascii="Times New Roman" w:hAnsi="Times New Roman"/>
          <w:b/>
          <w:spacing w:val="20"/>
          <w:sz w:val="28"/>
        </w:rPr>
        <w:t xml:space="preserve"> </w:t>
      </w:r>
      <w:r w:rsidR="00C65203">
        <w:rPr>
          <w:rFonts w:ascii="Times New Roman" w:hAnsi="Times New Roman"/>
          <w:b/>
          <w:spacing w:val="20"/>
          <w:sz w:val="28"/>
        </w:rPr>
        <w:t>klaipėdos rajono savivaldybės</w:t>
      </w:r>
      <w:r w:rsidR="00E2651D">
        <w:rPr>
          <w:rFonts w:ascii="Times New Roman" w:hAnsi="Times New Roman"/>
          <w:b/>
          <w:spacing w:val="20"/>
          <w:sz w:val="28"/>
        </w:rPr>
        <w:t xml:space="preserve"> tarybos 2016</w:t>
      </w:r>
      <w:r w:rsidR="00C355EE">
        <w:rPr>
          <w:rFonts w:ascii="Times New Roman" w:hAnsi="Times New Roman"/>
          <w:b/>
          <w:spacing w:val="20"/>
          <w:sz w:val="28"/>
        </w:rPr>
        <w:t xml:space="preserve"> m. </w:t>
      </w:r>
      <w:r w:rsidR="00E2651D">
        <w:rPr>
          <w:rFonts w:ascii="Times New Roman" w:hAnsi="Times New Roman"/>
          <w:b/>
          <w:spacing w:val="20"/>
          <w:sz w:val="28"/>
        </w:rPr>
        <w:t>GRUODŽIO 22</w:t>
      </w:r>
      <w:r w:rsidR="00C355EE">
        <w:rPr>
          <w:rFonts w:ascii="Times New Roman" w:hAnsi="Times New Roman"/>
          <w:b/>
          <w:spacing w:val="20"/>
          <w:sz w:val="28"/>
        </w:rPr>
        <w:t xml:space="preserve"> D.</w:t>
      </w:r>
      <w:r w:rsidR="00E2651D">
        <w:rPr>
          <w:rFonts w:ascii="Times New Roman" w:hAnsi="Times New Roman"/>
          <w:b/>
          <w:spacing w:val="20"/>
          <w:sz w:val="28"/>
        </w:rPr>
        <w:t xml:space="preserve"> sprendimO nr. t11-447</w:t>
      </w:r>
      <w:r w:rsidR="00C65203">
        <w:rPr>
          <w:rFonts w:ascii="Times New Roman" w:hAnsi="Times New Roman"/>
          <w:b/>
          <w:spacing w:val="20"/>
          <w:sz w:val="28"/>
        </w:rPr>
        <w:t xml:space="preserve"> „</w:t>
      </w:r>
      <w:r w:rsidR="00E2651D">
        <w:rPr>
          <w:rFonts w:ascii="Times New Roman" w:hAnsi="Times New Roman"/>
          <w:b/>
          <w:spacing w:val="20"/>
          <w:sz w:val="28"/>
        </w:rPr>
        <w:t>DĖL KLAIPĖDOS RAJONO NUSIKALSTAMUMO PREVENCIJOS IR KONTROLĖS 2017-2019 METŲ PROGRAMOS IR PRIEMONIŲ PLANO PATVIRTINIMO</w:t>
      </w:r>
      <w:r w:rsidR="00C65203">
        <w:rPr>
          <w:rFonts w:ascii="Times New Roman" w:hAnsi="Times New Roman"/>
          <w:b/>
          <w:spacing w:val="20"/>
          <w:sz w:val="28"/>
        </w:rPr>
        <w:t>“ pakeitimo</w:t>
      </w:r>
    </w:p>
    <w:p w:rsidR="00FD386B" w:rsidRPr="00595BF4" w:rsidRDefault="003730E4" w:rsidP="00595BF4">
      <w:pPr>
        <w:pStyle w:val="statymopavad"/>
        <w:spacing w:after="240" w:line="240" w:lineRule="auto"/>
        <w:ind w:firstLine="0"/>
        <w:rPr>
          <w:rFonts w:ascii="Times New Roman" w:hAnsi="Times New Roman"/>
          <w:caps w:val="0"/>
        </w:rPr>
      </w:pPr>
      <w:r w:rsidRPr="00B41859">
        <w:rPr>
          <w:rFonts w:ascii="Times New Roman" w:hAnsi="Times New Roman"/>
          <w:b/>
          <w:sz w:val="28"/>
          <w:szCs w:val="28"/>
        </w:rPr>
        <w:t xml:space="preserve"> </w:t>
      </w:r>
      <w:r w:rsidR="007570D6" w:rsidRPr="00B41859">
        <w:rPr>
          <w:rFonts w:ascii="Times New Roman" w:hAnsi="Times New Roman"/>
        </w:rPr>
        <w:t>201</w:t>
      </w:r>
      <w:r w:rsidR="002E0463" w:rsidRPr="00B41859">
        <w:rPr>
          <w:rFonts w:ascii="Times New Roman" w:hAnsi="Times New Roman"/>
        </w:rPr>
        <w:t>7</w:t>
      </w:r>
      <w:r w:rsidRPr="00B41859">
        <w:rPr>
          <w:rFonts w:ascii="Times New Roman" w:hAnsi="Times New Roman"/>
        </w:rPr>
        <w:t xml:space="preserve"> </w:t>
      </w:r>
      <w:r w:rsidRPr="00B41859">
        <w:rPr>
          <w:rFonts w:ascii="Times New Roman" w:hAnsi="Times New Roman"/>
          <w:caps w:val="0"/>
        </w:rPr>
        <w:t xml:space="preserve">m. </w:t>
      </w:r>
      <w:r w:rsidR="00E2651D" w:rsidRPr="00B41859">
        <w:rPr>
          <w:rFonts w:ascii="Times New Roman" w:hAnsi="Times New Roman"/>
          <w:caps w:val="0"/>
        </w:rPr>
        <w:t xml:space="preserve">gruodžio </w:t>
      </w:r>
      <w:r w:rsidR="0025195B">
        <w:rPr>
          <w:rFonts w:ascii="Times New Roman" w:hAnsi="Times New Roman"/>
          <w:caps w:val="0"/>
        </w:rPr>
        <w:t xml:space="preserve">21 </w:t>
      </w:r>
      <w:r w:rsidRPr="00B41859">
        <w:rPr>
          <w:rFonts w:ascii="Times New Roman" w:hAnsi="Times New Roman"/>
          <w:caps w:val="0"/>
        </w:rPr>
        <w:t>d. Nr</w:t>
      </w:r>
      <w:r w:rsidRPr="00B41859">
        <w:rPr>
          <w:rFonts w:ascii="Times New Roman" w:hAnsi="Times New Roman"/>
        </w:rPr>
        <w:t>. T11-</w:t>
      </w:r>
      <w:r w:rsidR="00CC2E86">
        <w:rPr>
          <w:rFonts w:ascii="Times New Roman" w:hAnsi="Times New Roman"/>
        </w:rPr>
        <w:t>413</w:t>
      </w:r>
      <w:bookmarkStart w:id="2" w:name="_GoBack"/>
      <w:bookmarkEnd w:id="2"/>
      <w:r w:rsidRPr="00B41859">
        <w:rPr>
          <w:rFonts w:ascii="Times New Roman" w:hAnsi="Times New Roman"/>
        </w:rPr>
        <w:t xml:space="preserve">  </w:t>
      </w:r>
      <w:r w:rsidRPr="00B41859">
        <w:rPr>
          <w:rFonts w:ascii="Times New Roman" w:hAnsi="Times New Roman"/>
        </w:rPr>
        <w:br/>
        <w:t>G</w:t>
      </w:r>
      <w:r w:rsidRPr="00B41859">
        <w:rPr>
          <w:rFonts w:ascii="Times New Roman" w:hAnsi="Times New Roman"/>
          <w:caps w:val="0"/>
        </w:rPr>
        <w:t>argždai</w:t>
      </w:r>
    </w:p>
    <w:p w:rsidR="00FD386B" w:rsidRPr="00B10AAD" w:rsidRDefault="00FD386B" w:rsidP="00A1341B">
      <w:pPr>
        <w:ind w:firstLine="851"/>
        <w:jc w:val="both"/>
      </w:pPr>
      <w:r>
        <w:t>Klaipėdos rajono savivaldybės taryba, v</w:t>
      </w:r>
      <w:r w:rsidRPr="00B10AAD">
        <w:t>adovaudamasi Lietuvos Respublikos vietos savivaldos įstatymo</w:t>
      </w:r>
      <w:r w:rsidR="00301C14">
        <w:t xml:space="preserve"> </w:t>
      </w:r>
      <w:r w:rsidR="00185F28">
        <w:t>18 straipsnio 1 dalimi</w:t>
      </w:r>
      <w:r w:rsidR="00644244">
        <w:t xml:space="preserve">, </w:t>
      </w:r>
      <w:r w:rsidRPr="00B10AAD">
        <w:rPr>
          <w:spacing w:val="40"/>
        </w:rPr>
        <w:t>nusprendžia</w:t>
      </w:r>
      <w:r w:rsidRPr="00B10AAD">
        <w:t>:</w:t>
      </w:r>
    </w:p>
    <w:p w:rsidR="004B4244" w:rsidRDefault="00D32004" w:rsidP="00A1341B">
      <w:pPr>
        <w:pStyle w:val="Sraopastraipa"/>
        <w:numPr>
          <w:ilvl w:val="0"/>
          <w:numId w:val="7"/>
        </w:numPr>
        <w:tabs>
          <w:tab w:val="left" w:pos="1134"/>
        </w:tabs>
        <w:ind w:left="0" w:firstLine="851"/>
        <w:jc w:val="both"/>
      </w:pPr>
      <w:r>
        <w:t>P</w:t>
      </w:r>
      <w:r w:rsidR="00286C34">
        <w:t xml:space="preserve">akeisti </w:t>
      </w:r>
      <w:r w:rsidR="004B4244">
        <w:t>Klaipėdos rajono nusikalstamumo prevencijos ir kontrolės 2017-2019 metų programos</w:t>
      </w:r>
      <w:r w:rsidR="00EB3E7A">
        <w:t xml:space="preserve"> įgyvendinimo priemone</w:t>
      </w:r>
      <w:r w:rsidR="003241DF">
        <w:t>s</w:t>
      </w:r>
      <w:r w:rsidR="004B4244">
        <w:t>, patvirtint</w:t>
      </w:r>
      <w:r w:rsidR="00EB3E7A">
        <w:t>a</w:t>
      </w:r>
      <w:r w:rsidR="004B4244">
        <w:t xml:space="preserve">s </w:t>
      </w:r>
      <w:r w:rsidR="00286C34">
        <w:t>Klaipė</w:t>
      </w:r>
      <w:r w:rsidR="00185F28">
        <w:t xml:space="preserve">dos </w:t>
      </w:r>
      <w:r w:rsidR="00E2651D">
        <w:t>rajono savivaldybės tarybos 2016</w:t>
      </w:r>
      <w:r w:rsidR="00C355EE">
        <w:t xml:space="preserve"> m. </w:t>
      </w:r>
      <w:r w:rsidR="00E2651D">
        <w:t>gruodžio 22</w:t>
      </w:r>
      <w:r w:rsidR="00C355EE">
        <w:t xml:space="preserve"> d. </w:t>
      </w:r>
      <w:r w:rsidR="00E2651D">
        <w:t>sprendimu Nr. T11-447</w:t>
      </w:r>
      <w:r w:rsidR="00185F28">
        <w:t xml:space="preserve"> „</w:t>
      </w:r>
      <w:r w:rsidR="00E2651D">
        <w:t>Dėl Klaipėdos rajono nusikalstamumo prevencijos ir kontrolės 2017-2019 metų programos ir priemonių plano patvirtinimo</w:t>
      </w:r>
      <w:r w:rsidR="00185F28">
        <w:t>“</w:t>
      </w:r>
      <w:r w:rsidR="003A3B2A">
        <w:t>:</w:t>
      </w:r>
    </w:p>
    <w:p w:rsidR="003A3B2A" w:rsidRDefault="003A3B2A" w:rsidP="00A1341B">
      <w:pPr>
        <w:pStyle w:val="Sraopastraipa"/>
        <w:numPr>
          <w:ilvl w:val="1"/>
          <w:numId w:val="7"/>
        </w:numPr>
        <w:tabs>
          <w:tab w:val="left" w:pos="1276"/>
        </w:tabs>
        <w:ind w:left="0" w:firstLine="851"/>
        <w:jc w:val="both"/>
      </w:pPr>
      <w:r>
        <w:t xml:space="preserve">Pakeisti </w:t>
      </w:r>
      <w:r w:rsidR="00E2651D">
        <w:t>priemon</w:t>
      </w:r>
      <w:r>
        <w:t>ės</w:t>
      </w:r>
      <w:r w:rsidR="00E2651D">
        <w:t xml:space="preserve"> 3.1 „Saugos kamerų Gargždų mieste aptarnavimas“ </w:t>
      </w:r>
      <w:r>
        <w:t xml:space="preserve">preliminarų </w:t>
      </w:r>
      <w:r w:rsidR="00E2651D">
        <w:t>lėšų poreikį</w:t>
      </w:r>
      <w:r>
        <w:t xml:space="preserve"> ir jį išdėstyti taip:</w:t>
      </w:r>
    </w:p>
    <w:tbl>
      <w:tblPr>
        <w:tblW w:w="9075" w:type="dxa"/>
        <w:tblInd w:w="55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3"/>
        <w:gridCol w:w="1496"/>
        <w:gridCol w:w="1469"/>
        <w:gridCol w:w="1045"/>
        <w:gridCol w:w="857"/>
        <w:gridCol w:w="892"/>
        <w:gridCol w:w="816"/>
        <w:gridCol w:w="1217"/>
      </w:tblGrid>
      <w:tr w:rsidR="003A3B2A" w:rsidRPr="00A1341B" w:rsidTr="00A1341B">
        <w:tc>
          <w:tcPr>
            <w:tcW w:w="12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B2A" w:rsidRPr="00A1341B" w:rsidRDefault="003A3B2A">
            <w:pPr>
              <w:jc w:val="center"/>
              <w:rPr>
                <w:color w:val="000000"/>
              </w:rPr>
            </w:pPr>
            <w:r w:rsidRPr="00A1341B">
              <w:rPr>
                <w:bCs/>
                <w:color w:val="000000"/>
              </w:rPr>
              <w:t>Uždavinys</w:t>
            </w:r>
          </w:p>
        </w:tc>
        <w:tc>
          <w:tcPr>
            <w:tcW w:w="149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B2A" w:rsidRPr="00A1341B" w:rsidRDefault="003A3B2A">
            <w:pPr>
              <w:jc w:val="center"/>
              <w:rPr>
                <w:color w:val="000000"/>
              </w:rPr>
            </w:pPr>
            <w:r w:rsidRPr="00A1341B">
              <w:rPr>
                <w:bCs/>
                <w:color w:val="000000"/>
              </w:rPr>
              <w:t>Priemonė</w:t>
            </w:r>
          </w:p>
        </w:tc>
        <w:tc>
          <w:tcPr>
            <w:tcW w:w="146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B2A" w:rsidRPr="00A1341B" w:rsidRDefault="003A3B2A">
            <w:pPr>
              <w:jc w:val="center"/>
              <w:rPr>
                <w:color w:val="000000"/>
              </w:rPr>
            </w:pPr>
            <w:r w:rsidRPr="00A1341B">
              <w:rPr>
                <w:bCs/>
                <w:color w:val="000000"/>
              </w:rPr>
              <w:t>Atsakingas vykdytojas</w:t>
            </w:r>
          </w:p>
        </w:tc>
        <w:tc>
          <w:tcPr>
            <w:tcW w:w="361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B2A" w:rsidRPr="00A1341B" w:rsidRDefault="003A3B2A">
            <w:pPr>
              <w:jc w:val="center"/>
              <w:rPr>
                <w:color w:val="000000"/>
              </w:rPr>
            </w:pPr>
            <w:r w:rsidRPr="00A1341B">
              <w:rPr>
                <w:bCs/>
                <w:color w:val="000000"/>
              </w:rPr>
              <w:t>Preliminarus lėšų poreikis, Eur</w:t>
            </w:r>
          </w:p>
        </w:tc>
        <w:tc>
          <w:tcPr>
            <w:tcW w:w="12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B2A" w:rsidRPr="00A1341B" w:rsidRDefault="003A3B2A">
            <w:pPr>
              <w:jc w:val="center"/>
              <w:rPr>
                <w:color w:val="000000"/>
              </w:rPr>
            </w:pPr>
            <w:r w:rsidRPr="00A1341B">
              <w:rPr>
                <w:bCs/>
                <w:color w:val="000000"/>
              </w:rPr>
              <w:t>Laukiami rezultatai</w:t>
            </w:r>
          </w:p>
        </w:tc>
      </w:tr>
      <w:tr w:rsidR="003A3B2A" w:rsidRPr="00A1341B" w:rsidTr="00A1341B">
        <w:tc>
          <w:tcPr>
            <w:tcW w:w="12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A3B2A" w:rsidRPr="00A1341B" w:rsidRDefault="003A3B2A">
            <w:pPr>
              <w:rPr>
                <w:color w:val="000000"/>
              </w:rPr>
            </w:pPr>
          </w:p>
        </w:tc>
        <w:tc>
          <w:tcPr>
            <w:tcW w:w="149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A3B2A" w:rsidRPr="00A1341B" w:rsidRDefault="003A3B2A">
            <w:pPr>
              <w:rPr>
                <w:color w:val="000000"/>
              </w:rPr>
            </w:pPr>
          </w:p>
        </w:tc>
        <w:tc>
          <w:tcPr>
            <w:tcW w:w="146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A3B2A" w:rsidRPr="00A1341B" w:rsidRDefault="003A3B2A">
            <w:pPr>
              <w:rPr>
                <w:color w:val="00000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B2A" w:rsidRPr="00A1341B" w:rsidRDefault="003A3B2A">
            <w:pPr>
              <w:jc w:val="center"/>
              <w:rPr>
                <w:color w:val="000000"/>
              </w:rPr>
            </w:pPr>
            <w:r w:rsidRPr="00A1341B">
              <w:rPr>
                <w:bCs/>
                <w:color w:val="000000"/>
              </w:rPr>
              <w:t>Bendra išlaidų suma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B2A" w:rsidRPr="00A1341B" w:rsidRDefault="003A3B2A">
            <w:pPr>
              <w:jc w:val="center"/>
              <w:rPr>
                <w:color w:val="000000"/>
              </w:rPr>
            </w:pPr>
            <w:r w:rsidRPr="00A1341B">
              <w:rPr>
                <w:bCs/>
                <w:color w:val="000000"/>
              </w:rPr>
              <w:t>2017 m.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B2A" w:rsidRPr="00A1341B" w:rsidRDefault="003A3B2A">
            <w:pPr>
              <w:jc w:val="center"/>
              <w:rPr>
                <w:color w:val="000000"/>
              </w:rPr>
            </w:pPr>
            <w:r w:rsidRPr="00A1341B">
              <w:rPr>
                <w:bCs/>
                <w:color w:val="000000"/>
              </w:rPr>
              <w:t>2018 m.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B2A" w:rsidRPr="00A1341B" w:rsidRDefault="003A3B2A">
            <w:pPr>
              <w:jc w:val="center"/>
              <w:rPr>
                <w:color w:val="000000"/>
              </w:rPr>
            </w:pPr>
            <w:r w:rsidRPr="00A1341B">
              <w:rPr>
                <w:bCs/>
                <w:color w:val="000000"/>
              </w:rPr>
              <w:t>2019 m.</w:t>
            </w:r>
          </w:p>
        </w:tc>
        <w:tc>
          <w:tcPr>
            <w:tcW w:w="12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A3B2A" w:rsidRPr="00A1341B" w:rsidRDefault="003A3B2A">
            <w:pPr>
              <w:rPr>
                <w:color w:val="000000"/>
              </w:rPr>
            </w:pPr>
          </w:p>
        </w:tc>
      </w:tr>
      <w:tr w:rsidR="003A3B2A" w:rsidRPr="00A1341B" w:rsidTr="00A1341B"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B2A" w:rsidRPr="00A1341B" w:rsidRDefault="003A3B2A" w:rsidP="003A3B2A">
            <w:pPr>
              <w:rPr>
                <w:color w:val="00000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B2A" w:rsidRPr="00A1341B" w:rsidRDefault="003A3B2A" w:rsidP="003A3B2A">
            <w:pPr>
              <w:rPr>
                <w:color w:val="000000"/>
                <w:lang w:eastAsia="lt-LT"/>
              </w:rPr>
            </w:pPr>
            <w:r w:rsidRPr="00A1341B">
              <w:rPr>
                <w:color w:val="000000"/>
              </w:rPr>
              <w:t>3.1. Saugos kamerų Gargždų mieste aptarnavimas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B2A" w:rsidRPr="00A1341B" w:rsidRDefault="003A3B2A" w:rsidP="00EB3E7A">
            <w:pPr>
              <w:jc w:val="both"/>
              <w:rPr>
                <w:color w:val="000000"/>
              </w:rPr>
            </w:pPr>
            <w:r w:rsidRPr="00A1341B">
              <w:rPr>
                <w:color w:val="000000"/>
              </w:rPr>
              <w:t>In</w:t>
            </w:r>
            <w:r w:rsidR="00EB3E7A" w:rsidRPr="00A1341B">
              <w:rPr>
                <w:color w:val="000000"/>
              </w:rPr>
              <w:t>formacinių technologijų skyrius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B2A" w:rsidRPr="00A1341B" w:rsidRDefault="003A3B2A" w:rsidP="003A3B2A">
            <w:pPr>
              <w:jc w:val="center"/>
              <w:rPr>
                <w:color w:val="000000"/>
              </w:rPr>
            </w:pPr>
            <w:r w:rsidRPr="00A1341B">
              <w:rPr>
                <w:bCs/>
                <w:color w:val="000000"/>
              </w:rPr>
              <w:t>91000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B2A" w:rsidRPr="00A1341B" w:rsidRDefault="000C203C" w:rsidP="003A3B2A">
            <w:pPr>
              <w:jc w:val="center"/>
              <w:rPr>
                <w:color w:val="000000"/>
              </w:rPr>
            </w:pPr>
            <w:r w:rsidRPr="00A1341B">
              <w:rPr>
                <w:color w:val="000000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B2A" w:rsidRPr="00A1341B" w:rsidRDefault="000C203C" w:rsidP="003A3B2A">
            <w:pPr>
              <w:jc w:val="center"/>
              <w:rPr>
                <w:color w:val="000000"/>
              </w:rPr>
            </w:pPr>
            <w:r w:rsidRPr="00A1341B">
              <w:rPr>
                <w:bCs/>
                <w:color w:val="000000"/>
              </w:rPr>
              <w:t>51</w:t>
            </w:r>
            <w:r w:rsidR="003A3B2A" w:rsidRPr="00A1341B">
              <w:rPr>
                <w:bCs/>
                <w:color w:val="000000"/>
              </w:rPr>
              <w:t>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B2A" w:rsidRPr="00A1341B" w:rsidRDefault="003A3B2A" w:rsidP="003A3B2A">
            <w:pPr>
              <w:jc w:val="center"/>
              <w:rPr>
                <w:color w:val="000000"/>
              </w:rPr>
            </w:pPr>
            <w:r w:rsidRPr="00A1341B">
              <w:rPr>
                <w:bCs/>
                <w:color w:val="000000"/>
              </w:rPr>
              <w:t>40000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B2A" w:rsidRPr="00A1341B" w:rsidRDefault="003A3B2A" w:rsidP="003A3B2A">
            <w:pPr>
              <w:rPr>
                <w:color w:val="000000"/>
              </w:rPr>
            </w:pPr>
          </w:p>
        </w:tc>
      </w:tr>
    </w:tbl>
    <w:p w:rsidR="000C203C" w:rsidRDefault="000C203C" w:rsidP="00A1341B">
      <w:pPr>
        <w:pStyle w:val="Sraopastraipa"/>
        <w:numPr>
          <w:ilvl w:val="1"/>
          <w:numId w:val="7"/>
        </w:numPr>
        <w:ind w:left="1276" w:hanging="425"/>
        <w:jc w:val="both"/>
      </w:pPr>
      <w:r>
        <w:t>Pakeisti priemonių  eilutę „Iš viso“ ir ją išdėstyti taip:</w:t>
      </w:r>
    </w:p>
    <w:tbl>
      <w:tblPr>
        <w:tblW w:w="9075" w:type="dxa"/>
        <w:tblInd w:w="55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3"/>
        <w:gridCol w:w="1496"/>
        <w:gridCol w:w="1469"/>
        <w:gridCol w:w="1045"/>
        <w:gridCol w:w="857"/>
        <w:gridCol w:w="892"/>
        <w:gridCol w:w="816"/>
        <w:gridCol w:w="1217"/>
      </w:tblGrid>
      <w:tr w:rsidR="000C203C" w:rsidRPr="00A1341B" w:rsidTr="00A1341B">
        <w:tc>
          <w:tcPr>
            <w:tcW w:w="12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03C" w:rsidRPr="00A1341B" w:rsidRDefault="000C203C" w:rsidP="001A3BFC">
            <w:pPr>
              <w:jc w:val="center"/>
              <w:rPr>
                <w:color w:val="000000"/>
              </w:rPr>
            </w:pPr>
            <w:r w:rsidRPr="00A1341B">
              <w:rPr>
                <w:bCs/>
                <w:color w:val="000000"/>
              </w:rPr>
              <w:t>Uždavinys</w:t>
            </w:r>
          </w:p>
        </w:tc>
        <w:tc>
          <w:tcPr>
            <w:tcW w:w="149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03C" w:rsidRPr="00A1341B" w:rsidRDefault="000C203C" w:rsidP="001A3BFC">
            <w:pPr>
              <w:jc w:val="center"/>
              <w:rPr>
                <w:color w:val="000000"/>
              </w:rPr>
            </w:pPr>
            <w:r w:rsidRPr="00A1341B">
              <w:rPr>
                <w:bCs/>
                <w:color w:val="000000"/>
              </w:rPr>
              <w:t>Priemonė</w:t>
            </w:r>
          </w:p>
        </w:tc>
        <w:tc>
          <w:tcPr>
            <w:tcW w:w="146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03C" w:rsidRPr="00A1341B" w:rsidRDefault="000C203C" w:rsidP="001A3BFC">
            <w:pPr>
              <w:jc w:val="center"/>
              <w:rPr>
                <w:color w:val="000000"/>
              </w:rPr>
            </w:pPr>
            <w:r w:rsidRPr="00A1341B">
              <w:rPr>
                <w:bCs/>
                <w:color w:val="000000"/>
              </w:rPr>
              <w:t>Atsakingas vykdytojas</w:t>
            </w:r>
          </w:p>
        </w:tc>
        <w:tc>
          <w:tcPr>
            <w:tcW w:w="361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03C" w:rsidRPr="00A1341B" w:rsidRDefault="000C203C" w:rsidP="001A3BFC">
            <w:pPr>
              <w:jc w:val="center"/>
              <w:rPr>
                <w:color w:val="000000"/>
              </w:rPr>
            </w:pPr>
            <w:r w:rsidRPr="00A1341B">
              <w:rPr>
                <w:bCs/>
                <w:color w:val="000000"/>
              </w:rPr>
              <w:t>Preliminarus lėšų poreikis, Eur</w:t>
            </w:r>
          </w:p>
        </w:tc>
        <w:tc>
          <w:tcPr>
            <w:tcW w:w="12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03C" w:rsidRPr="00A1341B" w:rsidRDefault="000C203C" w:rsidP="001A3BFC">
            <w:pPr>
              <w:jc w:val="center"/>
              <w:rPr>
                <w:color w:val="000000"/>
              </w:rPr>
            </w:pPr>
            <w:r w:rsidRPr="00A1341B">
              <w:rPr>
                <w:bCs/>
                <w:color w:val="000000"/>
              </w:rPr>
              <w:t>Laukiami rezultatai</w:t>
            </w:r>
          </w:p>
        </w:tc>
      </w:tr>
      <w:tr w:rsidR="000C203C" w:rsidRPr="00A1341B" w:rsidTr="00A1341B">
        <w:tc>
          <w:tcPr>
            <w:tcW w:w="12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C203C" w:rsidRPr="00A1341B" w:rsidRDefault="000C203C" w:rsidP="001A3BFC">
            <w:pPr>
              <w:rPr>
                <w:color w:val="000000"/>
              </w:rPr>
            </w:pPr>
          </w:p>
        </w:tc>
        <w:tc>
          <w:tcPr>
            <w:tcW w:w="149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C203C" w:rsidRPr="00A1341B" w:rsidRDefault="000C203C" w:rsidP="001A3BFC">
            <w:pPr>
              <w:rPr>
                <w:color w:val="000000"/>
              </w:rPr>
            </w:pPr>
          </w:p>
        </w:tc>
        <w:tc>
          <w:tcPr>
            <w:tcW w:w="146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C203C" w:rsidRPr="00A1341B" w:rsidRDefault="000C203C" w:rsidP="001A3BFC">
            <w:pPr>
              <w:rPr>
                <w:color w:val="00000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03C" w:rsidRPr="00A1341B" w:rsidRDefault="000C203C" w:rsidP="001A3BFC">
            <w:pPr>
              <w:jc w:val="center"/>
              <w:rPr>
                <w:color w:val="000000"/>
              </w:rPr>
            </w:pPr>
            <w:r w:rsidRPr="00A1341B">
              <w:rPr>
                <w:bCs/>
                <w:color w:val="000000"/>
              </w:rPr>
              <w:t>Bendra išlaidų suma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03C" w:rsidRPr="00A1341B" w:rsidRDefault="000C203C" w:rsidP="001A3BFC">
            <w:pPr>
              <w:jc w:val="center"/>
              <w:rPr>
                <w:color w:val="000000"/>
              </w:rPr>
            </w:pPr>
            <w:r w:rsidRPr="00A1341B">
              <w:rPr>
                <w:bCs/>
                <w:color w:val="000000"/>
              </w:rPr>
              <w:t>2017 m.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03C" w:rsidRPr="00A1341B" w:rsidRDefault="000C203C" w:rsidP="001A3BFC">
            <w:pPr>
              <w:jc w:val="center"/>
              <w:rPr>
                <w:color w:val="000000"/>
              </w:rPr>
            </w:pPr>
            <w:r w:rsidRPr="00A1341B">
              <w:rPr>
                <w:bCs/>
                <w:color w:val="000000"/>
              </w:rPr>
              <w:t>2018 m.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03C" w:rsidRPr="00A1341B" w:rsidRDefault="000C203C" w:rsidP="001A3BFC">
            <w:pPr>
              <w:jc w:val="center"/>
              <w:rPr>
                <w:color w:val="000000"/>
              </w:rPr>
            </w:pPr>
            <w:r w:rsidRPr="00A1341B">
              <w:rPr>
                <w:bCs/>
                <w:color w:val="000000"/>
              </w:rPr>
              <w:t>2019 m.</w:t>
            </w:r>
          </w:p>
        </w:tc>
        <w:tc>
          <w:tcPr>
            <w:tcW w:w="12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C203C" w:rsidRPr="00A1341B" w:rsidRDefault="000C203C" w:rsidP="001A3BFC">
            <w:pPr>
              <w:rPr>
                <w:color w:val="000000"/>
              </w:rPr>
            </w:pPr>
          </w:p>
        </w:tc>
      </w:tr>
      <w:tr w:rsidR="000C203C" w:rsidRPr="00A1341B" w:rsidTr="00A1341B">
        <w:tc>
          <w:tcPr>
            <w:tcW w:w="42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203C" w:rsidRPr="00A1341B" w:rsidRDefault="000C203C" w:rsidP="001A3BFC">
            <w:pPr>
              <w:jc w:val="both"/>
              <w:rPr>
                <w:color w:val="000000"/>
              </w:rPr>
            </w:pPr>
            <w:r w:rsidRPr="00A1341B">
              <w:rPr>
                <w:color w:val="000000"/>
              </w:rPr>
              <w:t xml:space="preserve">                                                    Iš viso: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03C" w:rsidRPr="00A1341B" w:rsidRDefault="00EB3E7A" w:rsidP="001A3BFC">
            <w:pPr>
              <w:jc w:val="center"/>
              <w:rPr>
                <w:color w:val="000000"/>
              </w:rPr>
            </w:pPr>
            <w:r w:rsidRPr="00A1341B">
              <w:t>139</w:t>
            </w:r>
            <w:r w:rsidR="000C203C" w:rsidRPr="00A1341B">
              <w:t>831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03C" w:rsidRPr="00A1341B" w:rsidRDefault="000C203C" w:rsidP="001A3BFC">
            <w:pPr>
              <w:jc w:val="center"/>
              <w:rPr>
                <w:color w:val="000000"/>
              </w:rPr>
            </w:pPr>
            <w:r w:rsidRPr="00A1341B">
              <w:t>16277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03C" w:rsidRPr="00A1341B" w:rsidRDefault="000C203C" w:rsidP="001A3BFC">
            <w:pPr>
              <w:jc w:val="center"/>
              <w:rPr>
                <w:color w:val="000000"/>
              </w:rPr>
            </w:pPr>
            <w:r w:rsidRPr="00A1341B">
              <w:t>67277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03C" w:rsidRPr="00A1341B" w:rsidRDefault="00EB3E7A" w:rsidP="00EB3E7A">
            <w:pPr>
              <w:rPr>
                <w:color w:val="000000"/>
              </w:rPr>
            </w:pPr>
            <w:r w:rsidRPr="00A1341B">
              <w:rPr>
                <w:bCs/>
                <w:color w:val="000000"/>
              </w:rPr>
              <w:t>56277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03C" w:rsidRPr="00A1341B" w:rsidRDefault="000C203C" w:rsidP="001A3BFC">
            <w:pPr>
              <w:rPr>
                <w:color w:val="000000"/>
              </w:rPr>
            </w:pPr>
          </w:p>
        </w:tc>
      </w:tr>
    </w:tbl>
    <w:p w:rsidR="000C203C" w:rsidRPr="00A1341B" w:rsidRDefault="000C203C" w:rsidP="000C203C">
      <w:pPr>
        <w:jc w:val="both"/>
      </w:pPr>
    </w:p>
    <w:p w:rsidR="00D32004" w:rsidRPr="00A1341B" w:rsidRDefault="00D32004" w:rsidP="00A1341B">
      <w:pPr>
        <w:numPr>
          <w:ilvl w:val="0"/>
          <w:numId w:val="6"/>
        </w:numPr>
        <w:ind w:hanging="289"/>
        <w:jc w:val="both"/>
      </w:pPr>
      <w:r w:rsidRPr="00A1341B">
        <w:t xml:space="preserve">Nustatyti, kad šis sprendimas įsigalioja nuo 2018 m. sausio 1 d. </w:t>
      </w:r>
    </w:p>
    <w:p w:rsidR="00286C34" w:rsidRPr="000C203C" w:rsidRDefault="00D5270C" w:rsidP="00A1341B">
      <w:pPr>
        <w:pStyle w:val="Sraopastraipa"/>
        <w:numPr>
          <w:ilvl w:val="0"/>
          <w:numId w:val="6"/>
        </w:numPr>
        <w:tabs>
          <w:tab w:val="left" w:pos="240"/>
        </w:tabs>
        <w:ind w:hanging="289"/>
        <w:jc w:val="both"/>
        <w:rPr>
          <w:rStyle w:val="Pareigos"/>
          <w:rFonts w:ascii="Times New Roman" w:hAnsi="Times New Roman"/>
          <w:caps w:val="0"/>
        </w:rPr>
      </w:pPr>
      <w:r w:rsidRPr="000C203C">
        <w:rPr>
          <w:color w:val="000000"/>
          <w:shd w:val="clear" w:color="auto" w:fill="FFFFFF"/>
        </w:rPr>
        <w:t>Skelbti šį</w:t>
      </w:r>
      <w:r w:rsidR="00EB3E7A">
        <w:rPr>
          <w:color w:val="000000"/>
          <w:shd w:val="clear" w:color="auto" w:fill="FFFFFF"/>
        </w:rPr>
        <w:t xml:space="preserve"> sprendimą</w:t>
      </w:r>
      <w:r w:rsidRPr="000C203C">
        <w:rPr>
          <w:color w:val="000000"/>
          <w:shd w:val="clear" w:color="auto" w:fill="FFFFFF"/>
        </w:rPr>
        <w:t xml:space="preserve"> Klaipėdos rajono savivaldybės interneto svetainėje</w:t>
      </w:r>
      <w:r w:rsidRPr="00A76CE4">
        <w:t xml:space="preserve">.  </w:t>
      </w:r>
      <w:r w:rsidRPr="00A76CE4">
        <w:tab/>
      </w:r>
    </w:p>
    <w:p w:rsidR="00050666" w:rsidRDefault="00050666" w:rsidP="00AE4A81">
      <w:pPr>
        <w:tabs>
          <w:tab w:val="left" w:pos="240"/>
        </w:tabs>
        <w:ind w:right="279"/>
        <w:jc w:val="both"/>
        <w:rPr>
          <w:rStyle w:val="Pareigos"/>
          <w:rFonts w:ascii="Times New Roman" w:hAnsi="Times New Roman"/>
          <w:caps w:val="0"/>
        </w:rPr>
      </w:pPr>
    </w:p>
    <w:p w:rsidR="0025195B" w:rsidRDefault="0025195B" w:rsidP="00AE4A81">
      <w:pPr>
        <w:tabs>
          <w:tab w:val="left" w:pos="240"/>
        </w:tabs>
        <w:ind w:right="279"/>
        <w:jc w:val="both"/>
        <w:rPr>
          <w:rStyle w:val="Pareigos"/>
          <w:rFonts w:ascii="Times New Roman" w:hAnsi="Times New Roman"/>
          <w:caps w:val="0"/>
        </w:rPr>
      </w:pPr>
    </w:p>
    <w:p w:rsidR="0025195B" w:rsidRDefault="0025195B" w:rsidP="00AE4A81">
      <w:pPr>
        <w:tabs>
          <w:tab w:val="left" w:pos="240"/>
        </w:tabs>
        <w:ind w:right="279"/>
        <w:jc w:val="both"/>
        <w:rPr>
          <w:rStyle w:val="Pareigos"/>
          <w:rFonts w:ascii="Times New Roman" w:hAnsi="Times New Roman"/>
          <w:caps w:val="0"/>
        </w:rPr>
      </w:pPr>
    </w:p>
    <w:p w:rsidR="0025195B" w:rsidRDefault="0025195B" w:rsidP="00AE4A81">
      <w:pPr>
        <w:tabs>
          <w:tab w:val="left" w:pos="240"/>
        </w:tabs>
        <w:ind w:right="279"/>
        <w:jc w:val="both"/>
        <w:rPr>
          <w:rStyle w:val="Pareigos"/>
          <w:rFonts w:ascii="Times New Roman" w:hAnsi="Times New Roman"/>
          <w:caps w:val="0"/>
        </w:rPr>
      </w:pPr>
    </w:p>
    <w:p w:rsidR="00323049" w:rsidRDefault="00AE4A81" w:rsidP="00AE4A81">
      <w:pPr>
        <w:tabs>
          <w:tab w:val="left" w:pos="240"/>
        </w:tabs>
        <w:ind w:right="279"/>
        <w:jc w:val="both"/>
      </w:pPr>
      <w:r>
        <w:rPr>
          <w:rStyle w:val="Pareigos"/>
          <w:rFonts w:ascii="Times New Roman" w:hAnsi="Times New Roman"/>
          <w:caps w:val="0"/>
        </w:rPr>
        <w:t>Savivaldybės m</w:t>
      </w:r>
      <w:r w:rsidRPr="000E157E">
        <w:rPr>
          <w:rStyle w:val="Pareigos"/>
          <w:rFonts w:ascii="Times New Roman" w:hAnsi="Times New Roman"/>
          <w:caps w:val="0"/>
        </w:rPr>
        <w:t xml:space="preserve">eras </w:t>
      </w:r>
      <w:r>
        <w:rPr>
          <w:rStyle w:val="Pareigos"/>
          <w:rFonts w:ascii="Times New Roman" w:hAnsi="Times New Roman"/>
          <w:caps w:val="0"/>
        </w:rPr>
        <w:t xml:space="preserve"> </w:t>
      </w:r>
      <w:r>
        <w:rPr>
          <w:rStyle w:val="Pareigos"/>
          <w:rFonts w:ascii="Times New Roman" w:hAnsi="Times New Roman"/>
          <w:caps w:val="0"/>
        </w:rPr>
        <w:tab/>
      </w:r>
      <w:r>
        <w:rPr>
          <w:rStyle w:val="Pareigos"/>
          <w:rFonts w:ascii="Times New Roman" w:hAnsi="Times New Roman"/>
          <w:caps w:val="0"/>
        </w:rPr>
        <w:tab/>
      </w:r>
      <w:r>
        <w:rPr>
          <w:rStyle w:val="Pareigos"/>
          <w:rFonts w:ascii="Times New Roman" w:hAnsi="Times New Roman"/>
          <w:caps w:val="0"/>
        </w:rPr>
        <w:tab/>
      </w:r>
      <w:r>
        <w:rPr>
          <w:rStyle w:val="Pareigos"/>
          <w:rFonts w:ascii="Times New Roman" w:hAnsi="Times New Roman"/>
          <w:caps w:val="0"/>
        </w:rPr>
        <w:tab/>
        <w:t xml:space="preserve">       </w:t>
      </w:r>
      <w:r w:rsidR="00650BD3">
        <w:rPr>
          <w:rStyle w:val="Pareigos"/>
          <w:rFonts w:ascii="Times New Roman" w:hAnsi="Times New Roman"/>
          <w:caps w:val="0"/>
        </w:rPr>
        <w:t xml:space="preserve">                       </w:t>
      </w:r>
      <w:r w:rsidR="0025195B">
        <w:rPr>
          <w:rStyle w:val="Pareigos"/>
          <w:rFonts w:ascii="Times New Roman" w:hAnsi="Times New Roman"/>
          <w:caps w:val="0"/>
        </w:rPr>
        <w:t xml:space="preserve">        </w:t>
      </w:r>
      <w:r w:rsidR="00650BD3">
        <w:rPr>
          <w:rStyle w:val="Pareigos"/>
          <w:rFonts w:ascii="Times New Roman" w:hAnsi="Times New Roman"/>
          <w:caps w:val="0"/>
        </w:rPr>
        <w:t xml:space="preserve"> </w:t>
      </w:r>
      <w:r w:rsidR="0025195B">
        <w:rPr>
          <w:rStyle w:val="Pareigos"/>
          <w:rFonts w:ascii="Times New Roman" w:hAnsi="Times New Roman"/>
          <w:caps w:val="0"/>
        </w:rPr>
        <w:t xml:space="preserve">   </w:t>
      </w:r>
      <w:r w:rsidR="00650BD3">
        <w:rPr>
          <w:rStyle w:val="Pareigos"/>
          <w:rFonts w:ascii="Times New Roman" w:hAnsi="Times New Roman"/>
          <w:caps w:val="0"/>
        </w:rPr>
        <w:t xml:space="preserve">  </w:t>
      </w:r>
      <w:r>
        <w:rPr>
          <w:rStyle w:val="Pareigos"/>
          <w:rFonts w:ascii="Times New Roman" w:hAnsi="Times New Roman"/>
          <w:caps w:val="0"/>
        </w:rPr>
        <w:t xml:space="preserve">     </w:t>
      </w:r>
      <w:r w:rsidR="0025195B">
        <w:rPr>
          <w:rStyle w:val="Pareigos"/>
          <w:rFonts w:ascii="Times New Roman" w:hAnsi="Times New Roman"/>
          <w:caps w:val="0"/>
        </w:rPr>
        <w:t>Vaclovas Dačkauskas</w:t>
      </w:r>
    </w:p>
    <w:p w:rsidR="000A6C50" w:rsidRDefault="000A6C50" w:rsidP="00BF1481">
      <w:pPr>
        <w:tabs>
          <w:tab w:val="left" w:pos="240"/>
        </w:tabs>
        <w:ind w:right="279"/>
        <w:jc w:val="both"/>
      </w:pPr>
    </w:p>
    <w:p w:rsidR="001C1614" w:rsidRPr="00D10346" w:rsidRDefault="001C1614" w:rsidP="00D10346">
      <w:pPr>
        <w:tabs>
          <w:tab w:val="left" w:pos="3450"/>
        </w:tabs>
        <w:ind w:firstLine="426"/>
        <w:jc w:val="both"/>
        <w:rPr>
          <w:bCs/>
        </w:rPr>
      </w:pPr>
    </w:p>
    <w:sectPr w:rsidR="001C1614" w:rsidRPr="00D10346" w:rsidSect="00815E3A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3DBE" w:rsidRDefault="00CC3DBE">
      <w:r>
        <w:separator/>
      </w:r>
    </w:p>
  </w:endnote>
  <w:endnote w:type="continuationSeparator" w:id="0">
    <w:p w:rsidR="00CC3DBE" w:rsidRDefault="00CC3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3DBE" w:rsidRDefault="00CC3DBE">
      <w:r>
        <w:separator/>
      </w:r>
    </w:p>
  </w:footnote>
  <w:footnote w:type="continuationSeparator" w:id="0">
    <w:p w:rsidR="00CC3DBE" w:rsidRDefault="00CC3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575CBF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 w:rsidP="0025195B">
    <w:pPr>
      <w:pStyle w:val="Antrats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B2B1356"/>
    <w:multiLevelType w:val="hybridMultilevel"/>
    <w:tmpl w:val="B674110A"/>
    <w:lvl w:ilvl="0" w:tplc="BC20B5F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1B930E47"/>
    <w:multiLevelType w:val="multilevel"/>
    <w:tmpl w:val="553C339A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12" w:hanging="1800"/>
      </w:pPr>
      <w:rPr>
        <w:rFonts w:hint="default"/>
      </w:rPr>
    </w:lvl>
  </w:abstractNum>
  <w:abstractNum w:abstractNumId="3" w15:restartNumberingAfterBreak="0">
    <w:nsid w:val="1C9D589D"/>
    <w:multiLevelType w:val="multilevel"/>
    <w:tmpl w:val="553C339A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12" w:hanging="1800"/>
      </w:pPr>
      <w:rPr>
        <w:rFonts w:hint="default"/>
      </w:rPr>
    </w:lvl>
  </w:abstractNum>
  <w:abstractNum w:abstractNumId="4" w15:restartNumberingAfterBreak="0">
    <w:nsid w:val="43C655F6"/>
    <w:multiLevelType w:val="hybridMultilevel"/>
    <w:tmpl w:val="CA92EE6A"/>
    <w:lvl w:ilvl="0" w:tplc="E944743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643169DF"/>
    <w:multiLevelType w:val="hybridMultilevel"/>
    <w:tmpl w:val="57282E1E"/>
    <w:lvl w:ilvl="0" w:tplc="F2C6465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" w15:restartNumberingAfterBreak="0">
    <w:nsid w:val="741D3AB8"/>
    <w:multiLevelType w:val="hybridMultilevel"/>
    <w:tmpl w:val="CAF80854"/>
    <w:lvl w:ilvl="0" w:tplc="F02C556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55C"/>
    <w:rsid w:val="0001349C"/>
    <w:rsid w:val="00020C6E"/>
    <w:rsid w:val="0002148B"/>
    <w:rsid w:val="00022664"/>
    <w:rsid w:val="0003487D"/>
    <w:rsid w:val="00050666"/>
    <w:rsid w:val="00064FE8"/>
    <w:rsid w:val="000812F1"/>
    <w:rsid w:val="00086A82"/>
    <w:rsid w:val="000939D5"/>
    <w:rsid w:val="000A20A0"/>
    <w:rsid w:val="000A5D8A"/>
    <w:rsid w:val="000A6C50"/>
    <w:rsid w:val="000A7D9D"/>
    <w:rsid w:val="000C203C"/>
    <w:rsid w:val="000D1BB3"/>
    <w:rsid w:val="000D7E47"/>
    <w:rsid w:val="000E2F38"/>
    <w:rsid w:val="000E7D2F"/>
    <w:rsid w:val="000F38F7"/>
    <w:rsid w:val="000F748C"/>
    <w:rsid w:val="00101785"/>
    <w:rsid w:val="00101BA2"/>
    <w:rsid w:val="001144A6"/>
    <w:rsid w:val="00116622"/>
    <w:rsid w:val="00121AC6"/>
    <w:rsid w:val="00121ACB"/>
    <w:rsid w:val="0013050A"/>
    <w:rsid w:val="00132ABD"/>
    <w:rsid w:val="001337C1"/>
    <w:rsid w:val="001408CB"/>
    <w:rsid w:val="0014171E"/>
    <w:rsid w:val="001438D0"/>
    <w:rsid w:val="00155682"/>
    <w:rsid w:val="001567CB"/>
    <w:rsid w:val="0017267C"/>
    <w:rsid w:val="00184B50"/>
    <w:rsid w:val="00185F28"/>
    <w:rsid w:val="001A0BCA"/>
    <w:rsid w:val="001A5983"/>
    <w:rsid w:val="001C1614"/>
    <w:rsid w:val="001C7A04"/>
    <w:rsid w:val="0020746A"/>
    <w:rsid w:val="00210E9D"/>
    <w:rsid w:val="0021210C"/>
    <w:rsid w:val="002156CC"/>
    <w:rsid w:val="00230792"/>
    <w:rsid w:val="00237067"/>
    <w:rsid w:val="002403D8"/>
    <w:rsid w:val="00242529"/>
    <w:rsid w:val="00242C5F"/>
    <w:rsid w:val="00243DEE"/>
    <w:rsid w:val="00246C37"/>
    <w:rsid w:val="00247E33"/>
    <w:rsid w:val="0025195B"/>
    <w:rsid w:val="002536BC"/>
    <w:rsid w:val="002723B6"/>
    <w:rsid w:val="00272A21"/>
    <w:rsid w:val="0027545A"/>
    <w:rsid w:val="00276B9C"/>
    <w:rsid w:val="00286657"/>
    <w:rsid w:val="00286C34"/>
    <w:rsid w:val="00290B9C"/>
    <w:rsid w:val="002947B2"/>
    <w:rsid w:val="00295711"/>
    <w:rsid w:val="00296E11"/>
    <w:rsid w:val="002B0948"/>
    <w:rsid w:val="002B5A6D"/>
    <w:rsid w:val="002C0283"/>
    <w:rsid w:val="002C27BD"/>
    <w:rsid w:val="002D02A2"/>
    <w:rsid w:val="002D3FB6"/>
    <w:rsid w:val="002E0463"/>
    <w:rsid w:val="002F5E26"/>
    <w:rsid w:val="002F5F21"/>
    <w:rsid w:val="00301C14"/>
    <w:rsid w:val="00304373"/>
    <w:rsid w:val="00323049"/>
    <w:rsid w:val="003241DF"/>
    <w:rsid w:val="00342F53"/>
    <w:rsid w:val="003436F1"/>
    <w:rsid w:val="00347021"/>
    <w:rsid w:val="00352CB6"/>
    <w:rsid w:val="00365FD0"/>
    <w:rsid w:val="003730E4"/>
    <w:rsid w:val="00387F3C"/>
    <w:rsid w:val="003919DE"/>
    <w:rsid w:val="00392CD6"/>
    <w:rsid w:val="003A0037"/>
    <w:rsid w:val="003A2057"/>
    <w:rsid w:val="003A3B2A"/>
    <w:rsid w:val="003B0414"/>
    <w:rsid w:val="003B37DD"/>
    <w:rsid w:val="003C36D9"/>
    <w:rsid w:val="003C69AE"/>
    <w:rsid w:val="003D1560"/>
    <w:rsid w:val="003E04B8"/>
    <w:rsid w:val="003E1B9C"/>
    <w:rsid w:val="003E4682"/>
    <w:rsid w:val="003F1193"/>
    <w:rsid w:val="00400B5D"/>
    <w:rsid w:val="00407F54"/>
    <w:rsid w:val="0041212D"/>
    <w:rsid w:val="00412976"/>
    <w:rsid w:val="00413B8F"/>
    <w:rsid w:val="004156A0"/>
    <w:rsid w:val="00424335"/>
    <w:rsid w:val="00430C36"/>
    <w:rsid w:val="004506C5"/>
    <w:rsid w:val="004544DB"/>
    <w:rsid w:val="004635C5"/>
    <w:rsid w:val="00463FF2"/>
    <w:rsid w:val="00467735"/>
    <w:rsid w:val="00480A4F"/>
    <w:rsid w:val="00482BD9"/>
    <w:rsid w:val="00482E5C"/>
    <w:rsid w:val="004A381A"/>
    <w:rsid w:val="004B0716"/>
    <w:rsid w:val="004B0C88"/>
    <w:rsid w:val="004B0E54"/>
    <w:rsid w:val="004B1CEB"/>
    <w:rsid w:val="004B4244"/>
    <w:rsid w:val="004D0589"/>
    <w:rsid w:val="004E30E8"/>
    <w:rsid w:val="004E452B"/>
    <w:rsid w:val="004E5037"/>
    <w:rsid w:val="004F4A4E"/>
    <w:rsid w:val="0050326C"/>
    <w:rsid w:val="00525372"/>
    <w:rsid w:val="00527546"/>
    <w:rsid w:val="00534170"/>
    <w:rsid w:val="0054181C"/>
    <w:rsid w:val="005425DF"/>
    <w:rsid w:val="00546150"/>
    <w:rsid w:val="00546303"/>
    <w:rsid w:val="00551699"/>
    <w:rsid w:val="0056206F"/>
    <w:rsid w:val="00566F21"/>
    <w:rsid w:val="0056737D"/>
    <w:rsid w:val="0057489D"/>
    <w:rsid w:val="00575CBF"/>
    <w:rsid w:val="005860D2"/>
    <w:rsid w:val="00595BF4"/>
    <w:rsid w:val="005A557B"/>
    <w:rsid w:val="005C4D11"/>
    <w:rsid w:val="005C50B9"/>
    <w:rsid w:val="005E5382"/>
    <w:rsid w:val="005E6CAE"/>
    <w:rsid w:val="00603C3E"/>
    <w:rsid w:val="00635F9E"/>
    <w:rsid w:val="00644244"/>
    <w:rsid w:val="00650BD3"/>
    <w:rsid w:val="00651547"/>
    <w:rsid w:val="006518B3"/>
    <w:rsid w:val="00667F14"/>
    <w:rsid w:val="00674700"/>
    <w:rsid w:val="00677CA7"/>
    <w:rsid w:val="006956E8"/>
    <w:rsid w:val="006A1219"/>
    <w:rsid w:val="006A2277"/>
    <w:rsid w:val="006A2956"/>
    <w:rsid w:val="006B1983"/>
    <w:rsid w:val="006B63E7"/>
    <w:rsid w:val="006C30DF"/>
    <w:rsid w:val="006C5F00"/>
    <w:rsid w:val="006D2B01"/>
    <w:rsid w:val="006D3F12"/>
    <w:rsid w:val="006D46FB"/>
    <w:rsid w:val="006D7468"/>
    <w:rsid w:val="006E3A7A"/>
    <w:rsid w:val="006F245B"/>
    <w:rsid w:val="00713F92"/>
    <w:rsid w:val="00724CD2"/>
    <w:rsid w:val="0073152B"/>
    <w:rsid w:val="0074055C"/>
    <w:rsid w:val="007432F6"/>
    <w:rsid w:val="007570D6"/>
    <w:rsid w:val="00762071"/>
    <w:rsid w:val="007820AE"/>
    <w:rsid w:val="007839DC"/>
    <w:rsid w:val="007943E8"/>
    <w:rsid w:val="007A4787"/>
    <w:rsid w:val="007A4EF2"/>
    <w:rsid w:val="007A5C90"/>
    <w:rsid w:val="007B1B81"/>
    <w:rsid w:val="007B5860"/>
    <w:rsid w:val="007C037B"/>
    <w:rsid w:val="007C12BD"/>
    <w:rsid w:val="007D203D"/>
    <w:rsid w:val="007F0142"/>
    <w:rsid w:val="007F5EE5"/>
    <w:rsid w:val="008024C8"/>
    <w:rsid w:val="00807AC1"/>
    <w:rsid w:val="00807D45"/>
    <w:rsid w:val="00815E3A"/>
    <w:rsid w:val="008221E3"/>
    <w:rsid w:val="00822890"/>
    <w:rsid w:val="00830021"/>
    <w:rsid w:val="00830B4E"/>
    <w:rsid w:val="0084310D"/>
    <w:rsid w:val="00861982"/>
    <w:rsid w:val="0088627B"/>
    <w:rsid w:val="008947D7"/>
    <w:rsid w:val="00894D73"/>
    <w:rsid w:val="008A4DFF"/>
    <w:rsid w:val="008A5C5D"/>
    <w:rsid w:val="008B0E8B"/>
    <w:rsid w:val="008B3088"/>
    <w:rsid w:val="008B59EA"/>
    <w:rsid w:val="008B6EA9"/>
    <w:rsid w:val="008D20DA"/>
    <w:rsid w:val="008D7B12"/>
    <w:rsid w:val="008E1493"/>
    <w:rsid w:val="008F38B8"/>
    <w:rsid w:val="00901FEC"/>
    <w:rsid w:val="00913839"/>
    <w:rsid w:val="00913F3E"/>
    <w:rsid w:val="00914DFD"/>
    <w:rsid w:val="00931EE8"/>
    <w:rsid w:val="00934D7B"/>
    <w:rsid w:val="00937150"/>
    <w:rsid w:val="0094434A"/>
    <w:rsid w:val="00945353"/>
    <w:rsid w:val="009472CC"/>
    <w:rsid w:val="00950660"/>
    <w:rsid w:val="009834F2"/>
    <w:rsid w:val="0098370B"/>
    <w:rsid w:val="009911D9"/>
    <w:rsid w:val="00994CD9"/>
    <w:rsid w:val="009A031E"/>
    <w:rsid w:val="009A44AC"/>
    <w:rsid w:val="009B1C92"/>
    <w:rsid w:val="009B1ED2"/>
    <w:rsid w:val="009B2984"/>
    <w:rsid w:val="009D0497"/>
    <w:rsid w:val="009D7708"/>
    <w:rsid w:val="009E039D"/>
    <w:rsid w:val="009F6711"/>
    <w:rsid w:val="00A05DBF"/>
    <w:rsid w:val="00A0633D"/>
    <w:rsid w:val="00A122B3"/>
    <w:rsid w:val="00A1341B"/>
    <w:rsid w:val="00A230F3"/>
    <w:rsid w:val="00A27C6B"/>
    <w:rsid w:val="00A5559E"/>
    <w:rsid w:val="00A62161"/>
    <w:rsid w:val="00A76D04"/>
    <w:rsid w:val="00A818C6"/>
    <w:rsid w:val="00A91332"/>
    <w:rsid w:val="00A97324"/>
    <w:rsid w:val="00AB5B97"/>
    <w:rsid w:val="00AB7192"/>
    <w:rsid w:val="00AD1AD4"/>
    <w:rsid w:val="00AD2CD3"/>
    <w:rsid w:val="00AD7A8E"/>
    <w:rsid w:val="00AE0124"/>
    <w:rsid w:val="00AE357E"/>
    <w:rsid w:val="00AE3669"/>
    <w:rsid w:val="00AE4A81"/>
    <w:rsid w:val="00AF1373"/>
    <w:rsid w:val="00AF5659"/>
    <w:rsid w:val="00B0091D"/>
    <w:rsid w:val="00B11573"/>
    <w:rsid w:val="00B20BCD"/>
    <w:rsid w:val="00B21D55"/>
    <w:rsid w:val="00B263D5"/>
    <w:rsid w:val="00B35959"/>
    <w:rsid w:val="00B41859"/>
    <w:rsid w:val="00B4265C"/>
    <w:rsid w:val="00B455D9"/>
    <w:rsid w:val="00B46804"/>
    <w:rsid w:val="00B65331"/>
    <w:rsid w:val="00B727A1"/>
    <w:rsid w:val="00B7405D"/>
    <w:rsid w:val="00B7498D"/>
    <w:rsid w:val="00B75978"/>
    <w:rsid w:val="00B912CF"/>
    <w:rsid w:val="00BA0F2D"/>
    <w:rsid w:val="00BC44EE"/>
    <w:rsid w:val="00BD56DD"/>
    <w:rsid w:val="00BE060E"/>
    <w:rsid w:val="00BF1481"/>
    <w:rsid w:val="00BF3CFC"/>
    <w:rsid w:val="00C04AE0"/>
    <w:rsid w:val="00C07B43"/>
    <w:rsid w:val="00C238A8"/>
    <w:rsid w:val="00C25E3E"/>
    <w:rsid w:val="00C30A54"/>
    <w:rsid w:val="00C355EE"/>
    <w:rsid w:val="00C368CE"/>
    <w:rsid w:val="00C577ED"/>
    <w:rsid w:val="00C65203"/>
    <w:rsid w:val="00C8456B"/>
    <w:rsid w:val="00C87F91"/>
    <w:rsid w:val="00C91710"/>
    <w:rsid w:val="00CA1CA8"/>
    <w:rsid w:val="00CB089B"/>
    <w:rsid w:val="00CC2E86"/>
    <w:rsid w:val="00CC3DBE"/>
    <w:rsid w:val="00CC4082"/>
    <w:rsid w:val="00CD2E00"/>
    <w:rsid w:val="00CD4E23"/>
    <w:rsid w:val="00CD54B0"/>
    <w:rsid w:val="00CD6C64"/>
    <w:rsid w:val="00CF1059"/>
    <w:rsid w:val="00D004A7"/>
    <w:rsid w:val="00D10346"/>
    <w:rsid w:val="00D32004"/>
    <w:rsid w:val="00D32B5B"/>
    <w:rsid w:val="00D402D9"/>
    <w:rsid w:val="00D5270C"/>
    <w:rsid w:val="00D5656E"/>
    <w:rsid w:val="00D64673"/>
    <w:rsid w:val="00D71882"/>
    <w:rsid w:val="00D86F52"/>
    <w:rsid w:val="00DA3F18"/>
    <w:rsid w:val="00DB2AA9"/>
    <w:rsid w:val="00DC585F"/>
    <w:rsid w:val="00DD04B8"/>
    <w:rsid w:val="00DE772D"/>
    <w:rsid w:val="00DF3B8B"/>
    <w:rsid w:val="00DF7539"/>
    <w:rsid w:val="00E008EF"/>
    <w:rsid w:val="00E009D0"/>
    <w:rsid w:val="00E00F86"/>
    <w:rsid w:val="00E03793"/>
    <w:rsid w:val="00E24DA0"/>
    <w:rsid w:val="00E2651D"/>
    <w:rsid w:val="00E4563F"/>
    <w:rsid w:val="00E46F2F"/>
    <w:rsid w:val="00E7340C"/>
    <w:rsid w:val="00E73DD2"/>
    <w:rsid w:val="00E979E4"/>
    <w:rsid w:val="00EA357A"/>
    <w:rsid w:val="00EB3E7A"/>
    <w:rsid w:val="00EB75B3"/>
    <w:rsid w:val="00EC33FE"/>
    <w:rsid w:val="00EC4F90"/>
    <w:rsid w:val="00F05CC4"/>
    <w:rsid w:val="00F07451"/>
    <w:rsid w:val="00F16577"/>
    <w:rsid w:val="00F17A11"/>
    <w:rsid w:val="00F205B6"/>
    <w:rsid w:val="00F2063C"/>
    <w:rsid w:val="00F46C33"/>
    <w:rsid w:val="00F47058"/>
    <w:rsid w:val="00F561D7"/>
    <w:rsid w:val="00F728BE"/>
    <w:rsid w:val="00F77BDB"/>
    <w:rsid w:val="00F8305B"/>
    <w:rsid w:val="00FB2192"/>
    <w:rsid w:val="00FB2BAF"/>
    <w:rsid w:val="00FC2897"/>
    <w:rsid w:val="00FC3B76"/>
    <w:rsid w:val="00FD386B"/>
    <w:rsid w:val="00FE6758"/>
    <w:rsid w:val="00FF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90AF41"/>
  <w15:chartTrackingRefBased/>
  <w15:docId w15:val="{50C502AF-183E-4C70-BE20-409AA92BF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Sraopastraipa">
    <w:name w:val="List Paragraph"/>
    <w:basedOn w:val="prastasis"/>
    <w:uiPriority w:val="34"/>
    <w:qFormat/>
    <w:rsid w:val="001C1614"/>
    <w:pPr>
      <w:ind w:left="720"/>
    </w:pPr>
  </w:style>
  <w:style w:type="character" w:customStyle="1" w:styleId="FontStyle150">
    <w:name w:val="Font Style150"/>
    <w:rsid w:val="001C1614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FD38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rtotojas\My%20Documents\2011%20tarybos%20sprend\soc.parama%2012.22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2</TotalTime>
  <Pages>1</Pages>
  <Words>204</Words>
  <Characters>1502</Characters>
  <Application>Microsoft Office Word</Application>
  <DocSecurity>0</DocSecurity>
  <Lines>12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Gumuliauskienė</dc:creator>
  <cp:keywords/>
  <cp:lastModifiedBy>Silvija Paulienė</cp:lastModifiedBy>
  <cp:revision>5</cp:revision>
  <cp:lastPrinted>2017-12-13T12:32:00Z</cp:lastPrinted>
  <dcterms:created xsi:type="dcterms:W3CDTF">2017-12-13T14:30:00Z</dcterms:created>
  <dcterms:modified xsi:type="dcterms:W3CDTF">2017-12-22T08:02:00Z</dcterms:modified>
</cp:coreProperties>
</file>